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KENAY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E6C49" w:rsidRDefault="003E6C49" w:rsidP="003E6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3E6C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C49" w:rsidRDefault="003E6C49" w:rsidP="00564E3C">
      <w:pPr>
        <w:spacing w:after="0" w:line="240" w:lineRule="auto"/>
      </w:pPr>
      <w:r>
        <w:separator/>
      </w:r>
    </w:p>
  </w:endnote>
  <w:endnote w:type="continuationSeparator" w:id="0">
    <w:p w:rsidR="003E6C49" w:rsidRDefault="003E6C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6C49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C49" w:rsidRDefault="003E6C49" w:rsidP="00564E3C">
      <w:pPr>
        <w:spacing w:after="0" w:line="240" w:lineRule="auto"/>
      </w:pPr>
      <w:r>
        <w:separator/>
      </w:r>
    </w:p>
  </w:footnote>
  <w:footnote w:type="continuationSeparator" w:id="0">
    <w:p w:rsidR="003E6C49" w:rsidRDefault="003E6C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C49"/>
    <w:rsid w:val="00372DC6"/>
    <w:rsid w:val="003E6C4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9DBC1"/>
  <w15:chartTrackingRefBased/>
  <w15:docId w15:val="{063FB6DF-D40B-4D44-806D-54E8E882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2016-01-26T17:33:00Z</dcterms:created>
  <dcterms:modified xsi:type="dcterms:W3CDTF">2016-01-26T17:33:00Z</dcterms:modified>
</cp:coreProperties>
</file>